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534" w:rsidRDefault="00606534" w:rsidP="008B0888">
      <w:r>
        <w:t xml:space="preserve">                                                                                                                </w:t>
      </w:r>
    </w:p>
    <w:p w:rsidR="00606534" w:rsidRDefault="00606534" w:rsidP="008B0888">
      <w:pPr>
        <w:tabs>
          <w:tab w:val="left" w:pos="1209"/>
        </w:tabs>
      </w:pPr>
      <w:r>
        <w:t xml:space="preserve">                                   ЛИПЕЦКАЯ ОБЛАСТЬ</w:t>
      </w:r>
    </w:p>
    <w:p w:rsidR="00606534" w:rsidRDefault="00606534" w:rsidP="008B0888">
      <w:pPr>
        <w:tabs>
          <w:tab w:val="left" w:pos="1209"/>
        </w:tabs>
      </w:pPr>
      <w:r>
        <w:t xml:space="preserve">                УСМАНСКИЙ МУНИЦИПАЛЬНЫЙ РАЙОН</w:t>
      </w:r>
    </w:p>
    <w:p w:rsidR="00606534" w:rsidRDefault="00606534" w:rsidP="008B0888">
      <w:pPr>
        <w:tabs>
          <w:tab w:val="left" w:pos="1489"/>
        </w:tabs>
      </w:pPr>
      <w:r>
        <w:t xml:space="preserve">                                СОВЕТ ДЕПУТАТОВ </w:t>
      </w:r>
    </w:p>
    <w:p w:rsidR="00606534" w:rsidRDefault="00606534" w:rsidP="008B0888">
      <w:pPr>
        <w:tabs>
          <w:tab w:val="left" w:pos="1489"/>
        </w:tabs>
      </w:pPr>
      <w:r>
        <w:t xml:space="preserve"> СЕЛЬСКОГО ПОСЕЛЕНИЯ ИЗЛЕГОЩЕНСКИЙ СЕЛЬСОВЕТ</w:t>
      </w:r>
      <w:r>
        <w:tab/>
      </w:r>
    </w:p>
    <w:p w:rsidR="00606534" w:rsidRDefault="00606534" w:rsidP="008B0888">
      <w:r>
        <w:t xml:space="preserve">  </w:t>
      </w:r>
    </w:p>
    <w:p w:rsidR="00606534" w:rsidRDefault="00606534" w:rsidP="008B0888"/>
    <w:p w:rsidR="00606534" w:rsidRDefault="00606534" w:rsidP="008B0888"/>
    <w:p w:rsidR="00606534" w:rsidRDefault="00606534" w:rsidP="008B0888">
      <w:pPr>
        <w:tabs>
          <w:tab w:val="left" w:pos="3523"/>
        </w:tabs>
      </w:pPr>
      <w:r>
        <w:tab/>
        <w:t>РЕШЕНИЕ</w:t>
      </w:r>
    </w:p>
    <w:p w:rsidR="00606534" w:rsidRDefault="00606534" w:rsidP="008B0888"/>
    <w:p w:rsidR="00606534" w:rsidRDefault="00606534" w:rsidP="008B0888">
      <w:pPr>
        <w:tabs>
          <w:tab w:val="left" w:pos="6690"/>
        </w:tabs>
      </w:pPr>
      <w:r>
        <w:t>25</w:t>
      </w:r>
      <w:bookmarkStart w:id="0" w:name="_GoBack"/>
      <w:bookmarkEnd w:id="0"/>
      <w:r>
        <w:t xml:space="preserve">.12.2017г.                 с. Излегоще                                                          </w:t>
      </w:r>
      <w:r>
        <w:tab/>
        <w:t>29/71</w:t>
      </w:r>
    </w:p>
    <w:p w:rsidR="00606534" w:rsidRDefault="00606534" w:rsidP="008B0888">
      <w:pPr>
        <w:tabs>
          <w:tab w:val="left" w:pos="6690"/>
        </w:tabs>
      </w:pPr>
    </w:p>
    <w:p w:rsidR="00606534" w:rsidRDefault="00606534" w:rsidP="008B0888">
      <w:pPr>
        <w:tabs>
          <w:tab w:val="left" w:pos="6690"/>
        </w:tabs>
      </w:pPr>
    </w:p>
    <w:p w:rsidR="00606534" w:rsidRDefault="00606534" w:rsidP="008B0888">
      <w:pPr>
        <w:jc w:val="both"/>
      </w:pPr>
      <w:r>
        <w:t>«О бюджете  сельского поселения</w:t>
      </w:r>
    </w:p>
    <w:p w:rsidR="00606534" w:rsidRDefault="00606534" w:rsidP="008B0888">
      <w:pPr>
        <w:jc w:val="both"/>
      </w:pPr>
      <w:r>
        <w:t xml:space="preserve">Излегощенский сельсовет Усманского </w:t>
      </w:r>
    </w:p>
    <w:p w:rsidR="00606534" w:rsidRDefault="00606534" w:rsidP="008B0888">
      <w:pPr>
        <w:jc w:val="both"/>
      </w:pPr>
      <w:r>
        <w:t>муниципального района Липецкой области</w:t>
      </w:r>
    </w:p>
    <w:p w:rsidR="00606534" w:rsidRDefault="00606534" w:rsidP="008B0888">
      <w:pPr>
        <w:jc w:val="both"/>
      </w:pPr>
      <w:r>
        <w:t xml:space="preserve">Российской Федерации на 2018 год и на </w:t>
      </w:r>
    </w:p>
    <w:p w:rsidR="00606534" w:rsidRDefault="00606534" w:rsidP="008B0888">
      <w:pPr>
        <w:jc w:val="both"/>
      </w:pPr>
      <w:r>
        <w:t>плановый период 2019 и 2020 годов»</w:t>
      </w:r>
    </w:p>
    <w:p w:rsidR="00606534" w:rsidRDefault="00606534" w:rsidP="008B0888">
      <w:pPr>
        <w:jc w:val="both"/>
      </w:pPr>
    </w:p>
    <w:p w:rsidR="00606534" w:rsidRDefault="00606534" w:rsidP="008B0888">
      <w:pPr>
        <w:jc w:val="both"/>
      </w:pPr>
      <w:r>
        <w:t xml:space="preserve">   Рассмотрев бюджет  сельского поселения Излегощенский сельсовет Усманского муниципального района Липецкой области Российской Федерации на 2018год и на плановый период 2019 и 2020 годов, представленный администрацией сельского поселения Излегощенский сельсовет и учитывая решение постоянно депутатской комиссии по экономике, бюджетам, налогам и социальным вопросам, Совет депутатов сельского поселения Излегощенский  сельсовет</w:t>
      </w:r>
    </w:p>
    <w:p w:rsidR="00606534" w:rsidRDefault="00606534" w:rsidP="008B0888">
      <w:pPr>
        <w:jc w:val="both"/>
      </w:pPr>
    </w:p>
    <w:p w:rsidR="00606534" w:rsidRDefault="00606534" w:rsidP="008B0888">
      <w:pPr>
        <w:tabs>
          <w:tab w:val="left" w:pos="3600"/>
        </w:tabs>
        <w:jc w:val="both"/>
      </w:pPr>
      <w:r>
        <w:tab/>
        <w:t>РЕШИЛ:</w:t>
      </w:r>
    </w:p>
    <w:p w:rsidR="00606534" w:rsidRDefault="00606534" w:rsidP="008B0888">
      <w:pPr>
        <w:jc w:val="both"/>
      </w:pPr>
    </w:p>
    <w:p w:rsidR="00606534" w:rsidRDefault="00606534" w:rsidP="008B0888">
      <w:pPr>
        <w:jc w:val="both"/>
      </w:pPr>
    </w:p>
    <w:p w:rsidR="00606534" w:rsidRDefault="00606534" w:rsidP="008B0888">
      <w:pPr>
        <w:pStyle w:val="ListParagraph"/>
        <w:numPr>
          <w:ilvl w:val="0"/>
          <w:numId w:val="1"/>
        </w:numPr>
        <w:jc w:val="both"/>
      </w:pPr>
      <w:r>
        <w:t>Принять бюджет сельского поселения Излегощенский сельсовет Усманского муниципального района Липецкой области Российской Федерации на 2018 год и на плановый период 2019 и 2020 годов (прилагается).</w:t>
      </w:r>
    </w:p>
    <w:p w:rsidR="00606534" w:rsidRDefault="00606534" w:rsidP="008B0888">
      <w:pPr>
        <w:ind w:left="360"/>
        <w:jc w:val="both"/>
      </w:pPr>
    </w:p>
    <w:p w:rsidR="00606534" w:rsidRDefault="00606534" w:rsidP="008B0888">
      <w:pPr>
        <w:jc w:val="both"/>
      </w:pPr>
      <w:r>
        <w:t xml:space="preserve">     2. Направить данный бюджет в соответствии с п.3 ст. 48 Устава сельского поселения Излегощенский сельсовет Усманского муниципального района Липецкой области Российской Федерации главе сельского поселения для подписания и обнародования.</w:t>
      </w:r>
    </w:p>
    <w:p w:rsidR="00606534" w:rsidRDefault="00606534" w:rsidP="008B0888">
      <w:pPr>
        <w:jc w:val="both"/>
      </w:pPr>
    </w:p>
    <w:p w:rsidR="00606534" w:rsidRDefault="00606534" w:rsidP="008B0888">
      <w:pPr>
        <w:jc w:val="both"/>
      </w:pPr>
      <w:r>
        <w:t xml:space="preserve">   3. Настоящее решение вступает в силу с 1 января 2018 года.</w:t>
      </w:r>
    </w:p>
    <w:p w:rsidR="00606534" w:rsidRDefault="00606534" w:rsidP="008B0888">
      <w:pPr>
        <w:jc w:val="both"/>
      </w:pPr>
    </w:p>
    <w:p w:rsidR="00606534" w:rsidRDefault="00606534" w:rsidP="008B0888">
      <w:pPr>
        <w:jc w:val="both"/>
      </w:pPr>
    </w:p>
    <w:p w:rsidR="00606534" w:rsidRDefault="00606534" w:rsidP="008B0888">
      <w:pPr>
        <w:jc w:val="both"/>
      </w:pPr>
    </w:p>
    <w:p w:rsidR="00606534" w:rsidRDefault="00606534" w:rsidP="008B0888">
      <w:pPr>
        <w:jc w:val="both"/>
      </w:pPr>
    </w:p>
    <w:p w:rsidR="00606534" w:rsidRDefault="00606534" w:rsidP="008B0888">
      <w:pPr>
        <w:tabs>
          <w:tab w:val="left" w:pos="1646"/>
        </w:tabs>
      </w:pPr>
      <w:r>
        <w:tab/>
        <w:t xml:space="preserve">Председатель  Совета депутатов                             </w:t>
      </w:r>
    </w:p>
    <w:p w:rsidR="00606534" w:rsidRDefault="00606534" w:rsidP="008B0888">
      <w:r>
        <w:t xml:space="preserve">                             сельского поселения           </w:t>
      </w:r>
    </w:p>
    <w:p w:rsidR="00606534" w:rsidRDefault="00606534" w:rsidP="008B0888">
      <w:pPr>
        <w:tabs>
          <w:tab w:val="left" w:pos="1646"/>
        </w:tabs>
      </w:pPr>
      <w:r>
        <w:tab/>
        <w:t>Излегощенский сельсовет                                      Н.С.Теплинских</w:t>
      </w:r>
    </w:p>
    <w:p w:rsidR="00606534" w:rsidRDefault="00606534" w:rsidP="008B0888"/>
    <w:p w:rsidR="00606534" w:rsidRDefault="00606534"/>
    <w:sectPr w:rsidR="00606534" w:rsidSect="001D7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37CE"/>
    <w:multiLevelType w:val="hybridMultilevel"/>
    <w:tmpl w:val="81D695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80B"/>
    <w:rsid w:val="000D43AF"/>
    <w:rsid w:val="00150494"/>
    <w:rsid w:val="001D77FB"/>
    <w:rsid w:val="0023495C"/>
    <w:rsid w:val="002756B1"/>
    <w:rsid w:val="005C180B"/>
    <w:rsid w:val="00606534"/>
    <w:rsid w:val="0066608C"/>
    <w:rsid w:val="007F2C85"/>
    <w:rsid w:val="008B0888"/>
    <w:rsid w:val="009346CC"/>
    <w:rsid w:val="009F608A"/>
    <w:rsid w:val="00A0532E"/>
    <w:rsid w:val="00A632A3"/>
    <w:rsid w:val="00A83E68"/>
    <w:rsid w:val="00B211F8"/>
    <w:rsid w:val="00C123D2"/>
    <w:rsid w:val="00D8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888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08C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608C"/>
    <w:pPr>
      <w:keepNext/>
      <w:jc w:val="center"/>
      <w:outlineLvl w:val="3"/>
    </w:pPr>
    <w:rPr>
      <w:rFonts w:ascii="Calibri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608C"/>
    <w:rPr>
      <w:rFonts w:ascii="Arial" w:hAnsi="Arial" w:cs="Arial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6608C"/>
    <w:rPr>
      <w:b/>
      <w:i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8B08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74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1</Pages>
  <Words>261</Words>
  <Characters>1492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ret</cp:lastModifiedBy>
  <cp:revision>18</cp:revision>
  <cp:lastPrinted>2017-12-25T06:06:00Z</cp:lastPrinted>
  <dcterms:created xsi:type="dcterms:W3CDTF">2016-10-13T07:46:00Z</dcterms:created>
  <dcterms:modified xsi:type="dcterms:W3CDTF">2017-12-25T06:07:00Z</dcterms:modified>
</cp:coreProperties>
</file>